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B189D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BARBOR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5E6BFD13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Barnet.</w:t>
      </w:r>
    </w:p>
    <w:p w14:paraId="6FD8AB06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5FF50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C07CE6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Apr.1428</w:t>
      </w:r>
      <w:r>
        <w:rPr>
          <w:rFonts w:ascii="Times New Roman" w:hAnsi="Times New Roman" w:cs="Times New Roman"/>
          <w:sz w:val="24"/>
          <w:szCs w:val="24"/>
        </w:rPr>
        <w:tab/>
        <w:t xml:space="preserve">Master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Asshurst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made him supervisor of his Will.</w:t>
      </w:r>
    </w:p>
    <w:p w14:paraId="25845F6B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624D59DF" w14:textId="77777777" w:rsidR="00057056" w:rsidRDefault="00057056" w:rsidP="0005705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p.231)</w:t>
      </w:r>
    </w:p>
    <w:p w14:paraId="4C7D9D39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056C0D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EE81F" w14:textId="77777777" w:rsidR="00057056" w:rsidRDefault="00057056" w:rsidP="00057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392031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4A24" w14:textId="77777777" w:rsidR="00057056" w:rsidRDefault="00057056" w:rsidP="009139A6">
      <w:r>
        <w:separator/>
      </w:r>
    </w:p>
  </w:endnote>
  <w:endnote w:type="continuationSeparator" w:id="0">
    <w:p w14:paraId="4B63C509" w14:textId="77777777" w:rsidR="00057056" w:rsidRDefault="000570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56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292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43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62700" w14:textId="77777777" w:rsidR="00057056" w:rsidRDefault="00057056" w:rsidP="009139A6">
      <w:r>
        <w:separator/>
      </w:r>
    </w:p>
  </w:footnote>
  <w:footnote w:type="continuationSeparator" w:id="0">
    <w:p w14:paraId="7543FC1C" w14:textId="77777777" w:rsidR="00057056" w:rsidRDefault="000570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2E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1C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A9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056"/>
    <w:rsid w:val="0005705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9C590"/>
  <w15:chartTrackingRefBased/>
  <w15:docId w15:val="{9CB00340-ECA5-4FFB-B572-B4588569F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2021-05-04T19:59:00Z</dcterms:created>
  <dcterms:modified xsi:type="dcterms:W3CDTF">2021-05-04T20:00:00Z</dcterms:modified>
</cp:coreProperties>
</file>